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51444D97" w:rsidR="00596FF9" w:rsidRPr="00FD3077" w:rsidRDefault="002B1605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53921951"/>
      <w:r w:rsidRPr="00FD3077">
        <w:t>Bijlage 3</w:t>
      </w:r>
      <w:r w:rsidR="00596FF9" w:rsidRPr="00FD3077">
        <w:t>: Model projectgegevens</w:t>
      </w:r>
      <w:bookmarkEnd w:id="0"/>
      <w:bookmarkEnd w:id="1"/>
    </w:p>
    <w:p w14:paraId="0DE559A7" w14:textId="77777777" w:rsidR="00596FF9" w:rsidRPr="00FD3077" w:rsidRDefault="00596FF9" w:rsidP="00596FF9"/>
    <w:p w14:paraId="32AD0F4C" w14:textId="77777777" w:rsidR="00596FF9" w:rsidRPr="00FD3077" w:rsidRDefault="00596FF9" w:rsidP="00596FF9">
      <w:r w:rsidRPr="00FD3077">
        <w:t>Onderstaand model bevat de verplicht in te dienen projectgegevens van een te dienen referentie. Gebruik van het model als zodanig is facultatief.</w:t>
      </w:r>
    </w:p>
    <w:p w14:paraId="34309B5B" w14:textId="77777777" w:rsidR="00596FF9" w:rsidRPr="00FD3077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:rsidRPr="00FD3077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Pr="00FD3077" w:rsidRDefault="00596FF9" w:rsidP="00804AAE">
            <w:r w:rsidRPr="00FD3077"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Pr="00FD3077" w:rsidRDefault="00596FF9" w:rsidP="00804AAE"/>
        </w:tc>
      </w:tr>
      <w:tr w:rsidR="00596FF9" w:rsidRPr="00FD3077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Pr="00FD3077" w:rsidRDefault="00596FF9" w:rsidP="00804AAE">
            <w:r w:rsidRPr="00FD3077"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Pr="00FD3077" w:rsidRDefault="00596FF9" w:rsidP="00804AAE"/>
        </w:tc>
      </w:tr>
      <w:tr w:rsidR="00596FF9" w:rsidRPr="00FD3077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Pr="00FD3077" w:rsidRDefault="00596FF9" w:rsidP="00804AAE">
            <w:r w:rsidRPr="00FD3077">
              <w:t xml:space="preserve">Omvang (bvo)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Pr="00FD3077" w:rsidRDefault="00596FF9" w:rsidP="00804AAE">
            <w:pPr>
              <w:jc w:val="right"/>
              <w:rPr>
                <w:b/>
              </w:rPr>
            </w:pPr>
            <w:r w:rsidRPr="00FD3077">
              <w:t>m2</w:t>
            </w:r>
          </w:p>
        </w:tc>
      </w:tr>
      <w:tr w:rsidR="00596FF9" w:rsidRPr="00FD3077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Pr="00FD3077" w:rsidRDefault="00596FF9" w:rsidP="00804AAE">
            <w:r w:rsidRPr="00FD3077"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Pr="00FD3077" w:rsidRDefault="00596FF9" w:rsidP="00804AAE">
            <w:r w:rsidRPr="00FD3077"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Pr="00FD3077" w:rsidRDefault="00596FF9" w:rsidP="00804AAE">
            <w:pPr>
              <w:jc w:val="right"/>
            </w:pPr>
            <w:r w:rsidRPr="00FD3077">
              <w:t>exclusief btw</w:t>
            </w:r>
          </w:p>
        </w:tc>
      </w:tr>
      <w:tr w:rsidR="00596FF9" w:rsidRPr="00FD3077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Pr="00FD3077" w:rsidRDefault="00596FF9" w:rsidP="00804AAE">
            <w:r w:rsidRPr="00FD3077"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Pr="00FD3077" w:rsidRDefault="00596FF9" w:rsidP="00804AAE"/>
        </w:tc>
      </w:tr>
      <w:tr w:rsidR="00596FF9" w:rsidRPr="00FD3077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Pr="00FD3077" w:rsidRDefault="00596FF9" w:rsidP="00804AAE">
            <w:r w:rsidRPr="00FD3077"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FD3077" w:rsidRDefault="00596FF9" w:rsidP="00804AAE">
            <w:pPr>
              <w:rPr>
                <w:i/>
              </w:rPr>
            </w:pPr>
          </w:p>
        </w:tc>
      </w:tr>
      <w:tr w:rsidR="00596FF9" w:rsidRPr="00FD3077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Pr="00FD3077" w:rsidRDefault="00596FF9" w:rsidP="00804AAE">
            <w:r w:rsidRPr="00FD3077"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Pr="00FD3077" w:rsidRDefault="00596FF9" w:rsidP="00804AAE"/>
        </w:tc>
      </w:tr>
      <w:tr w:rsidR="00596FF9" w:rsidRPr="00FD3077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Pr="00FD3077" w:rsidRDefault="00596FF9" w:rsidP="00804AAE">
            <w:r w:rsidRPr="00FD3077"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Pr="00FD3077" w:rsidRDefault="00596FF9" w:rsidP="00804AAE"/>
        </w:tc>
      </w:tr>
      <w:tr w:rsidR="00596FF9" w:rsidRPr="00FD3077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Pr="00FD3077" w:rsidRDefault="00596FF9" w:rsidP="00804AAE">
            <w:r w:rsidRPr="00FD3077"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Pr="00FD3077" w:rsidRDefault="00596FF9" w:rsidP="00804AAE"/>
        </w:tc>
      </w:tr>
      <w:tr w:rsidR="00596FF9" w:rsidRPr="00FD3077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Pr="00FD3077" w:rsidRDefault="00596FF9" w:rsidP="00804AAE"/>
          <w:p w14:paraId="1DC02BC0" w14:textId="77777777" w:rsidR="00596FF9" w:rsidRPr="00FD3077" w:rsidRDefault="00596FF9" w:rsidP="00804AAE">
            <w:r w:rsidRPr="00FD3077">
              <w:t>Beknopte beschrijving:</w:t>
            </w:r>
          </w:p>
        </w:tc>
      </w:tr>
      <w:tr w:rsidR="00596FF9" w:rsidRPr="00FD3077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Pr="00FD3077" w:rsidRDefault="00596FF9" w:rsidP="00804AAE"/>
          <w:p w14:paraId="01200C13" w14:textId="77777777" w:rsidR="00596FF9" w:rsidRPr="00FD3077" w:rsidRDefault="00596FF9" w:rsidP="00804AAE"/>
          <w:p w14:paraId="457BF1F8" w14:textId="77777777" w:rsidR="00596FF9" w:rsidRPr="00FD3077" w:rsidRDefault="00596FF9" w:rsidP="00804AAE"/>
          <w:p w14:paraId="3EFE925C" w14:textId="77777777" w:rsidR="00596FF9" w:rsidRPr="00FD3077" w:rsidRDefault="00596FF9" w:rsidP="00804AAE"/>
          <w:p w14:paraId="47419B81" w14:textId="77777777" w:rsidR="00596FF9" w:rsidRPr="00FD3077" w:rsidRDefault="00596FF9" w:rsidP="00804AAE"/>
          <w:p w14:paraId="3AF773AA" w14:textId="77777777" w:rsidR="00596FF9" w:rsidRPr="00FD3077" w:rsidRDefault="00596FF9" w:rsidP="00804AAE"/>
          <w:p w14:paraId="421D0564" w14:textId="77777777" w:rsidR="00596FF9" w:rsidRPr="00FD3077" w:rsidRDefault="00596FF9" w:rsidP="00804AAE"/>
        </w:tc>
      </w:tr>
      <w:tr w:rsidR="00596FF9" w:rsidRPr="00FD3077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Pr="00FD3077" w:rsidRDefault="00596FF9" w:rsidP="00804AAE"/>
          <w:p w14:paraId="50449F5B" w14:textId="77777777" w:rsidR="00596FF9" w:rsidRPr="00FD3077" w:rsidRDefault="00596FF9" w:rsidP="00804AAE">
            <w:r w:rsidRPr="00FD3077">
              <w:t>Beschrijving rol gegadigde zelf als opdrachtnemer bij de referentie</w:t>
            </w:r>
            <w:r w:rsidRPr="00FD3077">
              <w:rPr>
                <w:rStyle w:val="Voetnootmarkering"/>
              </w:rPr>
              <w:footnoteReference w:id="1"/>
            </w:r>
            <w:r w:rsidRPr="00FD3077">
              <w:t>: (bij uitvoering in combinatie het eigen aandeel)</w:t>
            </w:r>
          </w:p>
        </w:tc>
      </w:tr>
      <w:tr w:rsidR="00596FF9" w:rsidRPr="00FD3077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Pr="00FD3077" w:rsidRDefault="00596FF9" w:rsidP="00804AAE"/>
          <w:p w14:paraId="7A6C25F4" w14:textId="77777777" w:rsidR="00596FF9" w:rsidRPr="00FD3077" w:rsidRDefault="00596FF9" w:rsidP="00804AAE"/>
          <w:p w14:paraId="21F8F854" w14:textId="77777777" w:rsidR="00596FF9" w:rsidRPr="00FD3077" w:rsidRDefault="00596FF9" w:rsidP="00804AAE"/>
          <w:p w14:paraId="675B7D90" w14:textId="77777777" w:rsidR="00596FF9" w:rsidRPr="00FD3077" w:rsidRDefault="00596FF9" w:rsidP="00804AAE"/>
          <w:p w14:paraId="3BECEF5B" w14:textId="77777777" w:rsidR="00596FF9" w:rsidRPr="00FD3077" w:rsidRDefault="00596FF9" w:rsidP="00804AAE"/>
          <w:p w14:paraId="0BA73B12" w14:textId="77777777" w:rsidR="00596FF9" w:rsidRPr="00FD3077" w:rsidRDefault="00596FF9" w:rsidP="00804AAE"/>
          <w:p w14:paraId="2991E02E" w14:textId="77777777" w:rsidR="00596FF9" w:rsidRPr="00FD3077" w:rsidRDefault="00596FF9" w:rsidP="00804AAE"/>
        </w:tc>
      </w:tr>
      <w:tr w:rsidR="00596FF9" w:rsidRPr="00FD3077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596FF9" w:rsidRPr="00FD3077" w:rsidRDefault="00596FF9" w:rsidP="00804AAE"/>
          <w:p w14:paraId="422832E4" w14:textId="77777777" w:rsidR="00596FF9" w:rsidRPr="00FD3077" w:rsidRDefault="00596FF9" w:rsidP="00804AAE">
            <w:r w:rsidRPr="00FD3077">
              <w:t>Typerend beeldmateriaal (mag ook separaat meegeleverd worden):</w:t>
            </w:r>
          </w:p>
        </w:tc>
      </w:tr>
      <w:tr w:rsidR="00596FF9" w:rsidRPr="00FD3077" w14:paraId="78CB3D33" w14:textId="77777777" w:rsidTr="00804AAE">
        <w:tc>
          <w:tcPr>
            <w:tcW w:w="9905" w:type="dxa"/>
            <w:gridSpan w:val="3"/>
          </w:tcPr>
          <w:p w14:paraId="620A0AC4" w14:textId="77777777" w:rsidR="00596FF9" w:rsidRPr="00FD3077" w:rsidRDefault="00596FF9" w:rsidP="00804AAE"/>
          <w:p w14:paraId="364BECA7" w14:textId="77777777" w:rsidR="00596FF9" w:rsidRPr="00FD3077" w:rsidRDefault="00596FF9" w:rsidP="00804AAE"/>
          <w:p w14:paraId="19C28847" w14:textId="77777777" w:rsidR="00596FF9" w:rsidRPr="00FD3077" w:rsidRDefault="00596FF9" w:rsidP="00804AAE">
            <w:bookmarkStart w:id="2" w:name="_GoBack"/>
            <w:bookmarkEnd w:id="2"/>
          </w:p>
          <w:p w14:paraId="56F2DBD1" w14:textId="77777777" w:rsidR="00596FF9" w:rsidRPr="00FD3077" w:rsidRDefault="00596FF9" w:rsidP="00804AAE"/>
          <w:p w14:paraId="3DE7BA77" w14:textId="77777777" w:rsidR="00596FF9" w:rsidRPr="00FD3077" w:rsidRDefault="00596FF9" w:rsidP="00804AAE"/>
          <w:p w14:paraId="7DE94364" w14:textId="77777777" w:rsidR="00596FF9" w:rsidRPr="00FD3077" w:rsidRDefault="00596FF9" w:rsidP="00804AAE"/>
        </w:tc>
      </w:tr>
    </w:tbl>
    <w:p w14:paraId="27F7C0B2" w14:textId="77777777" w:rsidR="008D4CA2" w:rsidRPr="00FD3077" w:rsidRDefault="008D4CA2" w:rsidP="003C344E"/>
    <w:sectPr w:rsidR="008D4CA2" w:rsidRPr="00FD3077" w:rsidSect="00AA6B3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F76E9" w14:textId="77777777" w:rsidR="006C73FB" w:rsidRDefault="006C73FB">
      <w:r>
        <w:separator/>
      </w:r>
    </w:p>
  </w:endnote>
  <w:endnote w:type="continuationSeparator" w:id="0">
    <w:p w14:paraId="0FFFBF1D" w14:textId="77777777" w:rsidR="006C73FB" w:rsidRDefault="006C7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6C73FB" w:rsidRDefault="006C73FB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189F86E9" w:rsidR="006C73FB" w:rsidRPr="0023238C" w:rsidRDefault="006C73FB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189F86E9" w:rsidR="00302914" w:rsidRPr="0023238C" w:rsidRDefault="00302914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B431FC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6C73FB" w:rsidRDefault="006C73FB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30BA2CDB" w:rsidR="006C73FB" w:rsidRPr="0023238C" w:rsidRDefault="006C73FB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30BA2CDB" w:rsidR="00302914" w:rsidRPr="0023238C" w:rsidRDefault="00302914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B431FC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7568" w14:textId="77777777" w:rsidR="006C73FB" w:rsidRDefault="006C73FB">
      <w:r>
        <w:separator/>
      </w:r>
    </w:p>
  </w:footnote>
  <w:footnote w:type="continuationSeparator" w:id="0">
    <w:p w14:paraId="3136B54E" w14:textId="77777777" w:rsidR="006C73FB" w:rsidRDefault="006C73FB">
      <w:r>
        <w:continuationSeparator/>
      </w:r>
    </w:p>
  </w:footnote>
  <w:footnote w:id="1">
    <w:p w14:paraId="07231CA2" w14:textId="77777777" w:rsidR="006C73FB" w:rsidRPr="008B565C" w:rsidRDefault="006C73FB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6C73FB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6C73FB" w:rsidRPr="00415DC8" w:rsidRDefault="006C73FB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3197A9E5" w:rsidR="006C73FB" w:rsidRPr="00BE6E41" w:rsidRDefault="006C73FB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6C73FB" w:rsidRPr="00415DC8" w:rsidRDefault="006C73FB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6C73FB" w:rsidRPr="00415DC8" w:rsidRDefault="006C73FB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6C73FB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6C73FB" w:rsidRPr="000F6A0D" w:rsidRDefault="006C73FB" w:rsidP="003402F9"/>
      </w:tc>
      <w:tc>
        <w:tcPr>
          <w:tcW w:w="2868" w:type="dxa"/>
          <w:shd w:val="clear" w:color="auto" w:fill="auto"/>
        </w:tcPr>
        <w:p w14:paraId="791FE7B3" w14:textId="7A3D56A5" w:rsidR="006C73FB" w:rsidRPr="002A1984" w:rsidRDefault="006C73FB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7C5A4895" w:rsidR="006C73FB" w:rsidRPr="002A1984" w:rsidRDefault="006223D6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6C73FB">
            <w:t>RTG2002R001</w:t>
          </w:r>
          <w:r>
            <w:fldChar w:fldCharType="end"/>
          </w:r>
        </w:p>
      </w:tc>
      <w:tc>
        <w:tcPr>
          <w:tcW w:w="2622" w:type="dxa"/>
        </w:tcPr>
        <w:p w14:paraId="63B8A0B2" w14:textId="251324BB" w:rsidR="006C73FB" w:rsidRPr="00AB57AB" w:rsidRDefault="006C73FB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223D6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6223D6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  <w:tr w:rsidR="006C73FB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6C73FB" w:rsidRPr="00415DC8" w:rsidRDefault="006C73FB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6C73FB" w:rsidRPr="00415DC8" w:rsidRDefault="006C73FB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6C73FB" w:rsidRPr="00415DC8" w:rsidRDefault="006C73FB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6C73FB" w:rsidRPr="00415DC8" w:rsidRDefault="006C73FB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6C73FB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6C73FB" w:rsidRPr="00415DC8" w:rsidRDefault="006C73FB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6C73FB" w:rsidRPr="00415DC8" w:rsidRDefault="006C73FB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77B6531C" w:rsidR="006C73FB" w:rsidRDefault="006C73FB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>
            <w:t>06-01-2021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6C73FB" w:rsidRPr="00415DC8" w:rsidRDefault="006C73FB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6C73FB" w:rsidRPr="0018200E" w:rsidRDefault="006C73FB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4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6C73FB" w:rsidRDefault="006C73FB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5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3726C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8E9698B"/>
    <w:multiLevelType w:val="hybridMultilevel"/>
    <w:tmpl w:val="F5986EB8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5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7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28D65594"/>
    <w:multiLevelType w:val="hybridMultilevel"/>
    <w:tmpl w:val="F5986EB8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D44A38"/>
    <w:multiLevelType w:val="multilevel"/>
    <w:tmpl w:val="5F26AA94"/>
    <w:numStyleLink w:val="ZRIOpsommingstekens"/>
  </w:abstractNum>
  <w:abstractNum w:abstractNumId="10" w15:restartNumberingAfterBreak="0">
    <w:nsid w:val="4A5C7232"/>
    <w:multiLevelType w:val="multilevel"/>
    <w:tmpl w:val="5F26AA94"/>
    <w:numStyleLink w:val="ZRIOpsommingstekens"/>
  </w:abstractNum>
  <w:abstractNum w:abstractNumId="11" w15:restartNumberingAfterBreak="0">
    <w:nsid w:val="4D0611AE"/>
    <w:multiLevelType w:val="hybridMultilevel"/>
    <w:tmpl w:val="F5986EB8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D63C63"/>
    <w:multiLevelType w:val="multilevel"/>
    <w:tmpl w:val="5F26AA94"/>
    <w:numStyleLink w:val="ZRIOpsommingstekens"/>
  </w:abstractNum>
  <w:abstractNum w:abstractNumId="13" w15:restartNumberingAfterBreak="0">
    <w:nsid w:val="5C58640C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4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5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705110DC"/>
    <w:multiLevelType w:val="hybridMultilevel"/>
    <w:tmpl w:val="F5986EB8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6733C"/>
    <w:multiLevelType w:val="hybridMultilevel"/>
    <w:tmpl w:val="F5986EB8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FB0D62"/>
    <w:multiLevelType w:val="multilevel"/>
    <w:tmpl w:val="5F26AA94"/>
    <w:numStyleLink w:val="ZRIOpsommingstekens"/>
  </w:abstractNum>
  <w:abstractNum w:abstractNumId="22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>
    <w:abstractNumId w:val="2"/>
  </w:num>
  <w:num w:numId="2">
    <w:abstractNumId w:val="6"/>
  </w:num>
  <w:num w:numId="3">
    <w:abstractNumId w:val="2"/>
  </w:num>
  <w:num w:numId="4">
    <w:abstractNumId w:val="15"/>
  </w:num>
  <w:num w:numId="5">
    <w:abstractNumId w:val="0"/>
  </w:num>
  <w:num w:numId="6">
    <w:abstractNumId w:val="4"/>
  </w:num>
  <w:num w:numId="7">
    <w:abstractNumId w:val="7"/>
  </w:num>
  <w:num w:numId="8">
    <w:abstractNumId w:val="18"/>
  </w:num>
  <w:num w:numId="9">
    <w:abstractNumId w:val="5"/>
  </w:num>
  <w:num w:numId="10">
    <w:abstractNumId w:val="14"/>
  </w:num>
  <w:num w:numId="11">
    <w:abstractNumId w:val="16"/>
  </w:num>
  <w:num w:numId="12">
    <w:abstractNumId w:val="17"/>
  </w:num>
  <w:num w:numId="13">
    <w:abstractNumId w:val="10"/>
  </w:num>
  <w:num w:numId="14">
    <w:abstractNumId w:val="21"/>
  </w:num>
  <w:num w:numId="15">
    <w:abstractNumId w:val="1"/>
  </w:num>
  <w:num w:numId="16">
    <w:abstractNumId w:val="13"/>
  </w:num>
  <w:num w:numId="17">
    <w:abstractNumId w:val="9"/>
  </w:num>
  <w:num w:numId="18">
    <w:abstractNumId w:val="22"/>
  </w:num>
  <w:num w:numId="19">
    <w:abstractNumId w:val="12"/>
  </w:num>
  <w:num w:numId="20">
    <w:abstractNumId w:val="3"/>
  </w:num>
  <w:num w:numId="21">
    <w:abstractNumId w:val="8"/>
  </w:num>
  <w:num w:numId="22">
    <w:abstractNumId w:val="19"/>
  </w:num>
  <w:num w:numId="23">
    <w:abstractNumId w:val="11"/>
  </w:num>
  <w:num w:numId="2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146C"/>
    <w:rsid w:val="000042DF"/>
    <w:rsid w:val="00021F86"/>
    <w:rsid w:val="00021FA4"/>
    <w:rsid w:val="00023C0F"/>
    <w:rsid w:val="00033461"/>
    <w:rsid w:val="00033EF9"/>
    <w:rsid w:val="000345BF"/>
    <w:rsid w:val="000364E4"/>
    <w:rsid w:val="00036B1D"/>
    <w:rsid w:val="00037159"/>
    <w:rsid w:val="000445E9"/>
    <w:rsid w:val="00047D7D"/>
    <w:rsid w:val="00047F1D"/>
    <w:rsid w:val="00051C01"/>
    <w:rsid w:val="0005645A"/>
    <w:rsid w:val="00064FD4"/>
    <w:rsid w:val="0007059A"/>
    <w:rsid w:val="00075E42"/>
    <w:rsid w:val="00084FF1"/>
    <w:rsid w:val="000A08F9"/>
    <w:rsid w:val="000A19D8"/>
    <w:rsid w:val="000A6E47"/>
    <w:rsid w:val="000B1267"/>
    <w:rsid w:val="000B2120"/>
    <w:rsid w:val="000D5895"/>
    <w:rsid w:val="000E452D"/>
    <w:rsid w:val="000E63DA"/>
    <w:rsid w:val="000F20D3"/>
    <w:rsid w:val="000F5408"/>
    <w:rsid w:val="000F6A0D"/>
    <w:rsid w:val="000F6A44"/>
    <w:rsid w:val="00103A24"/>
    <w:rsid w:val="00111FAB"/>
    <w:rsid w:val="00112939"/>
    <w:rsid w:val="00115EC1"/>
    <w:rsid w:val="001250FB"/>
    <w:rsid w:val="00132D43"/>
    <w:rsid w:val="00134259"/>
    <w:rsid w:val="00141DE3"/>
    <w:rsid w:val="00141EA7"/>
    <w:rsid w:val="0014393D"/>
    <w:rsid w:val="0014577C"/>
    <w:rsid w:val="00147F70"/>
    <w:rsid w:val="00154F5C"/>
    <w:rsid w:val="00162B6A"/>
    <w:rsid w:val="00173890"/>
    <w:rsid w:val="00174064"/>
    <w:rsid w:val="001818B3"/>
    <w:rsid w:val="0018200E"/>
    <w:rsid w:val="00191B2D"/>
    <w:rsid w:val="00193C74"/>
    <w:rsid w:val="0019737B"/>
    <w:rsid w:val="001A130F"/>
    <w:rsid w:val="001A1E55"/>
    <w:rsid w:val="001A2EFE"/>
    <w:rsid w:val="001A716C"/>
    <w:rsid w:val="001B1B59"/>
    <w:rsid w:val="001B2EB8"/>
    <w:rsid w:val="001B357F"/>
    <w:rsid w:val="001C0EBB"/>
    <w:rsid w:val="001C13B0"/>
    <w:rsid w:val="001C7986"/>
    <w:rsid w:val="001D51D8"/>
    <w:rsid w:val="001D6842"/>
    <w:rsid w:val="001D6D11"/>
    <w:rsid w:val="001E6541"/>
    <w:rsid w:val="001F5269"/>
    <w:rsid w:val="001F77D1"/>
    <w:rsid w:val="00203326"/>
    <w:rsid w:val="002035CF"/>
    <w:rsid w:val="00214997"/>
    <w:rsid w:val="00217471"/>
    <w:rsid w:val="00222A3E"/>
    <w:rsid w:val="0023238C"/>
    <w:rsid w:val="00237E41"/>
    <w:rsid w:val="002412B7"/>
    <w:rsid w:val="00244EEF"/>
    <w:rsid w:val="00246A9E"/>
    <w:rsid w:val="00251F6A"/>
    <w:rsid w:val="0026094D"/>
    <w:rsid w:val="002819ED"/>
    <w:rsid w:val="00292BEA"/>
    <w:rsid w:val="002A13D1"/>
    <w:rsid w:val="002A347B"/>
    <w:rsid w:val="002B1605"/>
    <w:rsid w:val="002B2976"/>
    <w:rsid w:val="002C05F1"/>
    <w:rsid w:val="002D2503"/>
    <w:rsid w:val="002E6D3F"/>
    <w:rsid w:val="002F1174"/>
    <w:rsid w:val="002F7D60"/>
    <w:rsid w:val="00302914"/>
    <w:rsid w:val="00302B40"/>
    <w:rsid w:val="00303EEE"/>
    <w:rsid w:val="003050D8"/>
    <w:rsid w:val="00326044"/>
    <w:rsid w:val="00327020"/>
    <w:rsid w:val="00332C58"/>
    <w:rsid w:val="003402F9"/>
    <w:rsid w:val="00343649"/>
    <w:rsid w:val="003557F8"/>
    <w:rsid w:val="003618C5"/>
    <w:rsid w:val="00371974"/>
    <w:rsid w:val="00377A86"/>
    <w:rsid w:val="00385113"/>
    <w:rsid w:val="00392646"/>
    <w:rsid w:val="003937EC"/>
    <w:rsid w:val="00397391"/>
    <w:rsid w:val="003A14BB"/>
    <w:rsid w:val="003A5210"/>
    <w:rsid w:val="003A522E"/>
    <w:rsid w:val="003A5ED3"/>
    <w:rsid w:val="003A6FC2"/>
    <w:rsid w:val="003A7BEB"/>
    <w:rsid w:val="003B0BDE"/>
    <w:rsid w:val="003C344E"/>
    <w:rsid w:val="003D08F0"/>
    <w:rsid w:val="003D1EE1"/>
    <w:rsid w:val="003E1894"/>
    <w:rsid w:val="003F3294"/>
    <w:rsid w:val="003F67EB"/>
    <w:rsid w:val="0040715E"/>
    <w:rsid w:val="004126F8"/>
    <w:rsid w:val="00415DC8"/>
    <w:rsid w:val="0042084F"/>
    <w:rsid w:val="00425260"/>
    <w:rsid w:val="0042760B"/>
    <w:rsid w:val="00456F9D"/>
    <w:rsid w:val="0046509D"/>
    <w:rsid w:val="00470FAB"/>
    <w:rsid w:val="0047126F"/>
    <w:rsid w:val="00472ED7"/>
    <w:rsid w:val="00490730"/>
    <w:rsid w:val="00491221"/>
    <w:rsid w:val="004920A9"/>
    <w:rsid w:val="00492E65"/>
    <w:rsid w:val="004A02BA"/>
    <w:rsid w:val="004A31F8"/>
    <w:rsid w:val="004A719B"/>
    <w:rsid w:val="004B579B"/>
    <w:rsid w:val="004B715D"/>
    <w:rsid w:val="004C60C2"/>
    <w:rsid w:val="004D54C7"/>
    <w:rsid w:val="004D7A00"/>
    <w:rsid w:val="004E0F7D"/>
    <w:rsid w:val="004E1F92"/>
    <w:rsid w:val="004F0BE6"/>
    <w:rsid w:val="004F0F1A"/>
    <w:rsid w:val="004F1166"/>
    <w:rsid w:val="004F65CF"/>
    <w:rsid w:val="00506CC9"/>
    <w:rsid w:val="00514A37"/>
    <w:rsid w:val="00524BDA"/>
    <w:rsid w:val="0052742C"/>
    <w:rsid w:val="00547745"/>
    <w:rsid w:val="00547C31"/>
    <w:rsid w:val="00556878"/>
    <w:rsid w:val="00565497"/>
    <w:rsid w:val="00565512"/>
    <w:rsid w:val="00571535"/>
    <w:rsid w:val="0057292D"/>
    <w:rsid w:val="00586566"/>
    <w:rsid w:val="00593B1B"/>
    <w:rsid w:val="00596FF9"/>
    <w:rsid w:val="005C1C7A"/>
    <w:rsid w:val="005C2464"/>
    <w:rsid w:val="005C4BF5"/>
    <w:rsid w:val="005C5409"/>
    <w:rsid w:val="005C674D"/>
    <w:rsid w:val="005D1076"/>
    <w:rsid w:val="005F1FE3"/>
    <w:rsid w:val="005F4235"/>
    <w:rsid w:val="0060056D"/>
    <w:rsid w:val="006072DC"/>
    <w:rsid w:val="0061292F"/>
    <w:rsid w:val="006162D5"/>
    <w:rsid w:val="00617DEE"/>
    <w:rsid w:val="006223D6"/>
    <w:rsid w:val="00623FC4"/>
    <w:rsid w:val="00633914"/>
    <w:rsid w:val="00633B08"/>
    <w:rsid w:val="00633E85"/>
    <w:rsid w:val="00634FAE"/>
    <w:rsid w:val="00640287"/>
    <w:rsid w:val="00653591"/>
    <w:rsid w:val="00655C4B"/>
    <w:rsid w:val="006578A6"/>
    <w:rsid w:val="0066262D"/>
    <w:rsid w:val="00665720"/>
    <w:rsid w:val="00667068"/>
    <w:rsid w:val="0067187C"/>
    <w:rsid w:val="0067566B"/>
    <w:rsid w:val="006761A4"/>
    <w:rsid w:val="00687AB2"/>
    <w:rsid w:val="006A1580"/>
    <w:rsid w:val="006C73FB"/>
    <w:rsid w:val="006C7421"/>
    <w:rsid w:val="006E3F7A"/>
    <w:rsid w:val="006E4E08"/>
    <w:rsid w:val="006F0E44"/>
    <w:rsid w:val="006F3F6A"/>
    <w:rsid w:val="006F43AD"/>
    <w:rsid w:val="007201C1"/>
    <w:rsid w:val="00721424"/>
    <w:rsid w:val="00721DE7"/>
    <w:rsid w:val="007230CC"/>
    <w:rsid w:val="00732DEE"/>
    <w:rsid w:val="00741C1C"/>
    <w:rsid w:val="00743651"/>
    <w:rsid w:val="00747495"/>
    <w:rsid w:val="007514FA"/>
    <w:rsid w:val="00766388"/>
    <w:rsid w:val="00771EE3"/>
    <w:rsid w:val="007734E1"/>
    <w:rsid w:val="00781D28"/>
    <w:rsid w:val="00783247"/>
    <w:rsid w:val="0078424D"/>
    <w:rsid w:val="00793437"/>
    <w:rsid w:val="007A5864"/>
    <w:rsid w:val="007A624A"/>
    <w:rsid w:val="007B4F52"/>
    <w:rsid w:val="007B6A5D"/>
    <w:rsid w:val="007B6D9A"/>
    <w:rsid w:val="007B7B8B"/>
    <w:rsid w:val="007C1818"/>
    <w:rsid w:val="007C69E3"/>
    <w:rsid w:val="007D6705"/>
    <w:rsid w:val="007F505B"/>
    <w:rsid w:val="00802AAC"/>
    <w:rsid w:val="00804AAE"/>
    <w:rsid w:val="00812B35"/>
    <w:rsid w:val="00813A60"/>
    <w:rsid w:val="00814483"/>
    <w:rsid w:val="00817BE4"/>
    <w:rsid w:val="00817D97"/>
    <w:rsid w:val="0082028D"/>
    <w:rsid w:val="0082376F"/>
    <w:rsid w:val="008349B4"/>
    <w:rsid w:val="008361E9"/>
    <w:rsid w:val="00840C9F"/>
    <w:rsid w:val="00842098"/>
    <w:rsid w:val="00843C49"/>
    <w:rsid w:val="0084467E"/>
    <w:rsid w:val="00845340"/>
    <w:rsid w:val="008460E3"/>
    <w:rsid w:val="00851BFE"/>
    <w:rsid w:val="00853E17"/>
    <w:rsid w:val="00854223"/>
    <w:rsid w:val="00856D99"/>
    <w:rsid w:val="00864034"/>
    <w:rsid w:val="00870017"/>
    <w:rsid w:val="00870D80"/>
    <w:rsid w:val="00877FA7"/>
    <w:rsid w:val="0088195A"/>
    <w:rsid w:val="00892602"/>
    <w:rsid w:val="00894FD1"/>
    <w:rsid w:val="008968C0"/>
    <w:rsid w:val="0089745A"/>
    <w:rsid w:val="008A06FD"/>
    <w:rsid w:val="008A1D8B"/>
    <w:rsid w:val="008A48E1"/>
    <w:rsid w:val="008B0966"/>
    <w:rsid w:val="008B1CE2"/>
    <w:rsid w:val="008C4238"/>
    <w:rsid w:val="008C6F85"/>
    <w:rsid w:val="008D054C"/>
    <w:rsid w:val="008D1755"/>
    <w:rsid w:val="008D3A35"/>
    <w:rsid w:val="008D4620"/>
    <w:rsid w:val="008D4CA2"/>
    <w:rsid w:val="008E4602"/>
    <w:rsid w:val="008E647B"/>
    <w:rsid w:val="008F70F0"/>
    <w:rsid w:val="00903682"/>
    <w:rsid w:val="00903F6D"/>
    <w:rsid w:val="009135EA"/>
    <w:rsid w:val="00920D95"/>
    <w:rsid w:val="009227A5"/>
    <w:rsid w:val="00937A93"/>
    <w:rsid w:val="00945A7C"/>
    <w:rsid w:val="00956D9F"/>
    <w:rsid w:val="00976AD5"/>
    <w:rsid w:val="00977A7D"/>
    <w:rsid w:val="0098543A"/>
    <w:rsid w:val="009A6AD8"/>
    <w:rsid w:val="009B4A1D"/>
    <w:rsid w:val="009C4792"/>
    <w:rsid w:val="009C6B4A"/>
    <w:rsid w:val="009E13C7"/>
    <w:rsid w:val="009E3753"/>
    <w:rsid w:val="009E3D5D"/>
    <w:rsid w:val="009F3725"/>
    <w:rsid w:val="00A02F02"/>
    <w:rsid w:val="00A05570"/>
    <w:rsid w:val="00A07B6B"/>
    <w:rsid w:val="00A10DF5"/>
    <w:rsid w:val="00A2030F"/>
    <w:rsid w:val="00A21499"/>
    <w:rsid w:val="00A26219"/>
    <w:rsid w:val="00A26B9A"/>
    <w:rsid w:val="00A303DF"/>
    <w:rsid w:val="00A33C7A"/>
    <w:rsid w:val="00A34A62"/>
    <w:rsid w:val="00A3542C"/>
    <w:rsid w:val="00A35892"/>
    <w:rsid w:val="00A35FBE"/>
    <w:rsid w:val="00A4610D"/>
    <w:rsid w:val="00A479D3"/>
    <w:rsid w:val="00A50AA3"/>
    <w:rsid w:val="00A5593D"/>
    <w:rsid w:val="00A66448"/>
    <w:rsid w:val="00A76A5F"/>
    <w:rsid w:val="00A84CA2"/>
    <w:rsid w:val="00A856E4"/>
    <w:rsid w:val="00A87D5D"/>
    <w:rsid w:val="00A91F04"/>
    <w:rsid w:val="00A9289B"/>
    <w:rsid w:val="00AA6B3B"/>
    <w:rsid w:val="00AB0758"/>
    <w:rsid w:val="00AB0F4A"/>
    <w:rsid w:val="00AC0A48"/>
    <w:rsid w:val="00AE0854"/>
    <w:rsid w:val="00AE1432"/>
    <w:rsid w:val="00AE2B3C"/>
    <w:rsid w:val="00AE4737"/>
    <w:rsid w:val="00AE79D7"/>
    <w:rsid w:val="00AF73CD"/>
    <w:rsid w:val="00B05E8C"/>
    <w:rsid w:val="00B17FCD"/>
    <w:rsid w:val="00B20EEC"/>
    <w:rsid w:val="00B25CD5"/>
    <w:rsid w:val="00B37DD2"/>
    <w:rsid w:val="00B431FC"/>
    <w:rsid w:val="00B453D9"/>
    <w:rsid w:val="00B468E5"/>
    <w:rsid w:val="00B47F1D"/>
    <w:rsid w:val="00B50391"/>
    <w:rsid w:val="00B5765D"/>
    <w:rsid w:val="00B6646B"/>
    <w:rsid w:val="00B70528"/>
    <w:rsid w:val="00B72E43"/>
    <w:rsid w:val="00B7304B"/>
    <w:rsid w:val="00B75F41"/>
    <w:rsid w:val="00B807FB"/>
    <w:rsid w:val="00B8233A"/>
    <w:rsid w:val="00B90F42"/>
    <w:rsid w:val="00B91E11"/>
    <w:rsid w:val="00B943E3"/>
    <w:rsid w:val="00BA0C49"/>
    <w:rsid w:val="00BA65B6"/>
    <w:rsid w:val="00BB442D"/>
    <w:rsid w:val="00BC4DBE"/>
    <w:rsid w:val="00BE0030"/>
    <w:rsid w:val="00BE33FD"/>
    <w:rsid w:val="00BE6A34"/>
    <w:rsid w:val="00BE6E41"/>
    <w:rsid w:val="00C11E77"/>
    <w:rsid w:val="00C1362A"/>
    <w:rsid w:val="00C17DC4"/>
    <w:rsid w:val="00C204D3"/>
    <w:rsid w:val="00C2374D"/>
    <w:rsid w:val="00C3578C"/>
    <w:rsid w:val="00C4165D"/>
    <w:rsid w:val="00C50A3A"/>
    <w:rsid w:val="00C53112"/>
    <w:rsid w:val="00C72B5F"/>
    <w:rsid w:val="00CA61EC"/>
    <w:rsid w:val="00CB1792"/>
    <w:rsid w:val="00CB1C2B"/>
    <w:rsid w:val="00CE29FD"/>
    <w:rsid w:val="00CE6BFA"/>
    <w:rsid w:val="00CF4C31"/>
    <w:rsid w:val="00D01A29"/>
    <w:rsid w:val="00D10AAF"/>
    <w:rsid w:val="00D2120C"/>
    <w:rsid w:val="00D51B08"/>
    <w:rsid w:val="00D70CE8"/>
    <w:rsid w:val="00D9448E"/>
    <w:rsid w:val="00D94C8D"/>
    <w:rsid w:val="00DC316E"/>
    <w:rsid w:val="00DC38D4"/>
    <w:rsid w:val="00DC6075"/>
    <w:rsid w:val="00DC7D72"/>
    <w:rsid w:val="00DD2AAE"/>
    <w:rsid w:val="00DD55E6"/>
    <w:rsid w:val="00DD59EF"/>
    <w:rsid w:val="00DF0899"/>
    <w:rsid w:val="00DF7A75"/>
    <w:rsid w:val="00E02D66"/>
    <w:rsid w:val="00E04B8E"/>
    <w:rsid w:val="00E21250"/>
    <w:rsid w:val="00E22A8C"/>
    <w:rsid w:val="00E26351"/>
    <w:rsid w:val="00E27923"/>
    <w:rsid w:val="00E33AB4"/>
    <w:rsid w:val="00E35138"/>
    <w:rsid w:val="00E37097"/>
    <w:rsid w:val="00E44554"/>
    <w:rsid w:val="00E449EC"/>
    <w:rsid w:val="00E4585D"/>
    <w:rsid w:val="00E54092"/>
    <w:rsid w:val="00E6280F"/>
    <w:rsid w:val="00E71968"/>
    <w:rsid w:val="00E72131"/>
    <w:rsid w:val="00E75CF4"/>
    <w:rsid w:val="00E9363B"/>
    <w:rsid w:val="00E93CB7"/>
    <w:rsid w:val="00E977B4"/>
    <w:rsid w:val="00EB4816"/>
    <w:rsid w:val="00EB510A"/>
    <w:rsid w:val="00EB6955"/>
    <w:rsid w:val="00EB6B2E"/>
    <w:rsid w:val="00ED5858"/>
    <w:rsid w:val="00ED5C85"/>
    <w:rsid w:val="00EE2C12"/>
    <w:rsid w:val="00EE3041"/>
    <w:rsid w:val="00EE5F81"/>
    <w:rsid w:val="00EF1C5A"/>
    <w:rsid w:val="00EF4E20"/>
    <w:rsid w:val="00EF5B68"/>
    <w:rsid w:val="00EF609E"/>
    <w:rsid w:val="00F06CC7"/>
    <w:rsid w:val="00F16F05"/>
    <w:rsid w:val="00F1709E"/>
    <w:rsid w:val="00F17C89"/>
    <w:rsid w:val="00F23519"/>
    <w:rsid w:val="00F23987"/>
    <w:rsid w:val="00F242EE"/>
    <w:rsid w:val="00F27F7C"/>
    <w:rsid w:val="00F3211A"/>
    <w:rsid w:val="00F419CB"/>
    <w:rsid w:val="00F473F0"/>
    <w:rsid w:val="00F5118F"/>
    <w:rsid w:val="00F53087"/>
    <w:rsid w:val="00F53612"/>
    <w:rsid w:val="00F67225"/>
    <w:rsid w:val="00F732C2"/>
    <w:rsid w:val="00F85C1A"/>
    <w:rsid w:val="00F85C55"/>
    <w:rsid w:val="00F9057E"/>
    <w:rsid w:val="00F97B28"/>
    <w:rsid w:val="00FA6EFD"/>
    <w:rsid w:val="00FB0B15"/>
    <w:rsid w:val="00FB53A5"/>
    <w:rsid w:val="00FB6E3B"/>
    <w:rsid w:val="00FC723A"/>
    <w:rsid w:val="00FD3077"/>
    <w:rsid w:val="00FD58DB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5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FB691-5D6B-4715-A75F-55B74B533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349</TotalTime>
  <Pages>1</Pages>
  <Words>73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RTG2002R001</vt:lpstr>
    </vt:vector>
  </TitlesOfParts>
  <Manager/>
  <Company>van Zanten Raadgevende ingenieurs bv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RTG2002R001</dc:title>
  <dc:subject>RTG2002</dc:subject>
  <dc:creator>Evita Pronk</dc:creator>
  <cp:keywords/>
  <dc:description>R001</dc:description>
  <cp:lastModifiedBy>Chantal Noteboom</cp:lastModifiedBy>
  <cp:revision>14</cp:revision>
  <cp:lastPrinted>2020-12-17T13:59:00Z</cp:lastPrinted>
  <dcterms:created xsi:type="dcterms:W3CDTF">2019-06-12T07:46:00Z</dcterms:created>
  <dcterms:modified xsi:type="dcterms:W3CDTF">2021-01-06T11:27:00Z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06-01-2021</vt:lpwstr>
  </property>
  <property fmtid="{D5CDD505-2E9C-101B-9397-08002B2CF9AE}" pid="4" name="ZRI ConceptText">
    <vt:lpwstr/>
  </property>
</Properties>
</file>